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chapel of the Blessed Trinity</w:t>
      </w: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the parish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St.Wenappa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Gwennap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</w:t>
      </w: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61593" w:rsidRDefault="00461593" w:rsidP="00461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4615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593" w:rsidRDefault="00461593" w:rsidP="00E71FC3">
      <w:pPr>
        <w:spacing w:after="0" w:line="240" w:lineRule="auto"/>
      </w:pPr>
      <w:r>
        <w:separator/>
      </w:r>
    </w:p>
  </w:endnote>
  <w:endnote w:type="continuationSeparator" w:id="0">
    <w:p w:rsidR="00461593" w:rsidRDefault="004615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593" w:rsidRDefault="00461593" w:rsidP="00E71FC3">
      <w:pPr>
        <w:spacing w:after="0" w:line="240" w:lineRule="auto"/>
      </w:pPr>
      <w:r>
        <w:separator/>
      </w:r>
    </w:p>
  </w:footnote>
  <w:footnote w:type="continuationSeparator" w:id="0">
    <w:p w:rsidR="00461593" w:rsidRDefault="004615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93"/>
    <w:rsid w:val="0046159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7C92D"/>
  <w15:chartTrackingRefBased/>
  <w15:docId w15:val="{66CCD517-317C-476E-9D5B-0FC0B77CE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4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2016-06-02T08:03:00Z</dcterms:created>
  <dcterms:modified xsi:type="dcterms:W3CDTF">2016-06-02T08:03:00Z</dcterms:modified>
</cp:coreProperties>
</file>